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44B03" w14:textId="77777777" w:rsidR="00B1172C" w:rsidRDefault="00B1172C" w:rsidP="00780A7B">
      <w:pPr>
        <w:pStyle w:val="Unittitle"/>
      </w:pPr>
      <w:r>
        <w:t>3. Construction design principles</w:t>
      </w:r>
    </w:p>
    <w:p w14:paraId="191EA2EF" w14:textId="24413F59" w:rsidR="00B1172C" w:rsidRPr="00605FE7" w:rsidRDefault="00B1172C" w:rsidP="00780A7B">
      <w:pPr>
        <w:pStyle w:val="Heading1"/>
        <w:rPr>
          <w:color w:val="FC4421"/>
        </w:rPr>
      </w:pPr>
      <w:r w:rsidRPr="00605FE7">
        <w:rPr>
          <w:color w:val="FC4421"/>
        </w:rPr>
        <w:t>Worksheet 1</w:t>
      </w:r>
      <w:r w:rsidR="00074162">
        <w:rPr>
          <w:color w:val="FC4421"/>
        </w:rPr>
        <w:t>6</w:t>
      </w:r>
      <w:r w:rsidRPr="00605FE7">
        <w:rPr>
          <w:color w:val="FC4421"/>
        </w:rPr>
        <w:t>: Recycling (learner)</w:t>
      </w:r>
    </w:p>
    <w:p w14:paraId="475D736E" w14:textId="77777777" w:rsidR="00B1172C" w:rsidRPr="00493404" w:rsidRDefault="00B1172C" w:rsidP="00DA3293">
      <w:pPr>
        <w:pStyle w:val="Normalnumberedlist"/>
        <w:rPr>
          <w:szCs w:val="22"/>
        </w:rPr>
      </w:pPr>
      <w:r w:rsidRPr="00493404">
        <w:rPr>
          <w:szCs w:val="22"/>
        </w:rPr>
        <w:t>Give a brief explanation of architectural salvage. Then give five examples of materials that may be commonly salvaged.</w:t>
      </w:r>
    </w:p>
    <w:p w14:paraId="67221D2C" w14:textId="77777777" w:rsidR="00B1172C" w:rsidRPr="00493404" w:rsidRDefault="00B1172C" w:rsidP="005D6848">
      <w:pPr>
        <w:rPr>
          <w:rFonts w:cs="Arial"/>
          <w:szCs w:val="22"/>
        </w:rPr>
      </w:pPr>
    </w:p>
    <w:p w14:paraId="22C61580" w14:textId="77777777" w:rsidR="00B1172C" w:rsidRPr="00493404" w:rsidRDefault="00B1172C" w:rsidP="0036171C">
      <w:pPr>
        <w:rPr>
          <w:rFonts w:cs="Arial"/>
          <w:szCs w:val="22"/>
        </w:rPr>
      </w:pPr>
    </w:p>
    <w:p w14:paraId="24339449" w14:textId="77777777" w:rsidR="00B1172C" w:rsidRPr="00493404" w:rsidRDefault="00B1172C" w:rsidP="0036171C">
      <w:pPr>
        <w:rPr>
          <w:rFonts w:cs="Arial"/>
          <w:szCs w:val="22"/>
        </w:rPr>
      </w:pPr>
    </w:p>
    <w:p w14:paraId="69CC849E" w14:textId="77777777" w:rsidR="00B1172C" w:rsidRPr="00493404" w:rsidRDefault="00B1172C" w:rsidP="0036171C">
      <w:pPr>
        <w:rPr>
          <w:rFonts w:cs="Arial"/>
          <w:szCs w:val="22"/>
        </w:rPr>
      </w:pPr>
    </w:p>
    <w:p w14:paraId="660881E7" w14:textId="77777777" w:rsidR="00B1172C" w:rsidRPr="00493404" w:rsidRDefault="00B1172C" w:rsidP="00DA3293">
      <w:pPr>
        <w:pStyle w:val="Normalnumberedlist"/>
        <w:rPr>
          <w:szCs w:val="22"/>
        </w:rPr>
      </w:pPr>
      <w:r w:rsidRPr="00493404">
        <w:rPr>
          <w:szCs w:val="22"/>
        </w:rPr>
        <w:t xml:space="preserve">Circle what crushed brick is </w:t>
      </w:r>
      <w:proofErr w:type="gramStart"/>
      <w:r w:rsidRPr="00493404">
        <w:rPr>
          <w:szCs w:val="22"/>
        </w:rPr>
        <w:t>most commonly used</w:t>
      </w:r>
      <w:proofErr w:type="gramEnd"/>
      <w:r w:rsidRPr="00493404">
        <w:rPr>
          <w:szCs w:val="22"/>
        </w:rPr>
        <w:t xml:space="preserve"> for.</w:t>
      </w:r>
    </w:p>
    <w:p w14:paraId="6F6C7952" w14:textId="77777777" w:rsidR="00B1172C" w:rsidRPr="00493404" w:rsidRDefault="00B1172C" w:rsidP="00D71981">
      <w:pPr>
        <w:rPr>
          <w:rFonts w:cs="Arial"/>
          <w:szCs w:val="22"/>
        </w:rPr>
      </w:pPr>
    </w:p>
    <w:p w14:paraId="2F77290A" w14:textId="6ABEFB28" w:rsidR="00B1172C" w:rsidRPr="00493404" w:rsidRDefault="00B1172C" w:rsidP="00DA3293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Concrete binder</w:t>
      </w:r>
    </w:p>
    <w:p w14:paraId="096E2DFE" w14:textId="52BE283E" w:rsidR="00B1172C" w:rsidRPr="00493404" w:rsidRDefault="00B1172C" w:rsidP="00DA3293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Concrete aggregate</w:t>
      </w:r>
    </w:p>
    <w:p w14:paraId="62E71614" w14:textId="6DD7A304" w:rsidR="00B1172C" w:rsidRPr="00493404" w:rsidRDefault="00B1172C" w:rsidP="00DA3293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Decorative chippings</w:t>
      </w:r>
    </w:p>
    <w:p w14:paraId="5646EEEE" w14:textId="0030C8DA" w:rsidR="00B1172C" w:rsidRPr="00493404" w:rsidRDefault="00B1172C" w:rsidP="00DA3293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 xml:space="preserve">Mortar binder </w:t>
      </w:r>
    </w:p>
    <w:p w14:paraId="7A490F5A" w14:textId="77777777" w:rsidR="00B1172C" w:rsidRPr="00493404" w:rsidRDefault="00B1172C" w:rsidP="0036171C">
      <w:pPr>
        <w:pStyle w:val="ListParagraph"/>
        <w:rPr>
          <w:rFonts w:cs="Arial"/>
          <w:szCs w:val="22"/>
        </w:rPr>
      </w:pPr>
    </w:p>
    <w:p w14:paraId="5FDEE94D" w14:textId="77777777" w:rsidR="00B1172C" w:rsidRPr="00493404" w:rsidRDefault="00B1172C" w:rsidP="00D71981">
      <w:pPr>
        <w:rPr>
          <w:rFonts w:cs="Arial"/>
          <w:szCs w:val="22"/>
        </w:rPr>
      </w:pPr>
    </w:p>
    <w:p w14:paraId="05A927B0" w14:textId="77777777" w:rsidR="00B1172C" w:rsidRPr="00493404" w:rsidRDefault="00B1172C" w:rsidP="0036171C">
      <w:pPr>
        <w:pStyle w:val="ListParagraph"/>
        <w:rPr>
          <w:rFonts w:cs="Arial"/>
          <w:szCs w:val="22"/>
        </w:rPr>
      </w:pPr>
    </w:p>
    <w:p w14:paraId="45642FF4" w14:textId="77777777" w:rsidR="00B1172C" w:rsidRPr="00493404" w:rsidRDefault="00B1172C" w:rsidP="00DA3293">
      <w:pPr>
        <w:pStyle w:val="Normalnumberedlist"/>
        <w:rPr>
          <w:szCs w:val="22"/>
        </w:rPr>
      </w:pPr>
      <w:r w:rsidRPr="00493404">
        <w:rPr>
          <w:szCs w:val="22"/>
        </w:rPr>
        <w:t>Underline how much energy is saved by recycling copper.</w:t>
      </w:r>
    </w:p>
    <w:p w14:paraId="2F907324" w14:textId="77777777" w:rsidR="00B1172C" w:rsidRPr="00493404" w:rsidRDefault="00B1172C" w:rsidP="00D71981">
      <w:pPr>
        <w:rPr>
          <w:rFonts w:cs="Arial"/>
          <w:szCs w:val="22"/>
        </w:rPr>
      </w:pPr>
    </w:p>
    <w:p w14:paraId="539DFB34" w14:textId="183769E9" w:rsidR="00B1172C" w:rsidRPr="00493404" w:rsidRDefault="00B1172C" w:rsidP="00DA329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69%</w:t>
      </w:r>
    </w:p>
    <w:p w14:paraId="6EBACC89" w14:textId="52988E3F" w:rsidR="00B1172C" w:rsidRPr="00493404" w:rsidRDefault="00B1172C" w:rsidP="00DA329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78%</w:t>
      </w:r>
    </w:p>
    <w:p w14:paraId="0F458B06" w14:textId="31B504E2" w:rsidR="00B1172C" w:rsidRPr="00493404" w:rsidRDefault="00B1172C" w:rsidP="00DA329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87%</w:t>
      </w:r>
    </w:p>
    <w:p w14:paraId="79F32457" w14:textId="123964C9" w:rsidR="00B1172C" w:rsidRPr="00493404" w:rsidRDefault="00B1172C" w:rsidP="00DA329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 xml:space="preserve">96%  </w:t>
      </w:r>
    </w:p>
    <w:p w14:paraId="7FC62286" w14:textId="36A53289" w:rsidR="00B1172C" w:rsidRPr="00493404" w:rsidRDefault="00B1172C" w:rsidP="00D71981">
      <w:pPr>
        <w:rPr>
          <w:rFonts w:cs="Arial"/>
          <w:szCs w:val="22"/>
        </w:rPr>
      </w:pPr>
    </w:p>
    <w:p w14:paraId="7A90810A" w14:textId="77777777" w:rsidR="00B1172C" w:rsidRPr="00493404" w:rsidRDefault="00B1172C" w:rsidP="00D71981">
      <w:pPr>
        <w:rPr>
          <w:rFonts w:cs="Arial"/>
          <w:szCs w:val="22"/>
        </w:rPr>
      </w:pPr>
    </w:p>
    <w:p w14:paraId="582E9654" w14:textId="3B4C0C3C" w:rsidR="00B1172C" w:rsidRPr="00493404" w:rsidRDefault="00B1172C" w:rsidP="009A3F3F">
      <w:pPr>
        <w:pStyle w:val="Normalnumberedlist"/>
        <w:rPr>
          <w:szCs w:val="22"/>
        </w:rPr>
      </w:pPr>
      <w:r w:rsidRPr="00493404">
        <w:rPr>
          <w:szCs w:val="22"/>
        </w:rPr>
        <w:t>Tick the standard rate to landfill mixed waste per tonne</w:t>
      </w:r>
      <w:r w:rsidR="00DA3293" w:rsidRPr="00493404">
        <w:rPr>
          <w:szCs w:val="22"/>
        </w:rPr>
        <w:t xml:space="preserve"> </w:t>
      </w:r>
      <w:r w:rsidRPr="00493404">
        <w:rPr>
          <w:rFonts w:cs="Arial"/>
          <w:szCs w:val="22"/>
        </w:rPr>
        <w:t>(as of 1 May 2021).</w:t>
      </w:r>
    </w:p>
    <w:p w14:paraId="0E49F926" w14:textId="77777777" w:rsidR="00B1172C" w:rsidRPr="00493404" w:rsidRDefault="00B1172C" w:rsidP="009A3F3F">
      <w:pPr>
        <w:rPr>
          <w:rFonts w:cs="Arial"/>
          <w:szCs w:val="22"/>
        </w:rPr>
      </w:pPr>
    </w:p>
    <w:p w14:paraId="46E7D81B" w14:textId="64621D02" w:rsidR="00B1172C" w:rsidRPr="00493404" w:rsidRDefault="00B1172C" w:rsidP="00DA329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£85.10</w:t>
      </w:r>
    </w:p>
    <w:p w14:paraId="475A7194" w14:textId="47A88C35" w:rsidR="00B1172C" w:rsidRPr="00493404" w:rsidRDefault="00B1172C" w:rsidP="00DA329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£89.70</w:t>
      </w:r>
    </w:p>
    <w:p w14:paraId="73C41893" w14:textId="2EF64F71" w:rsidR="00B1172C" w:rsidRPr="00493404" w:rsidRDefault="00B1172C" w:rsidP="00DA329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£90.10</w:t>
      </w:r>
    </w:p>
    <w:p w14:paraId="44EFA920" w14:textId="09ACA866" w:rsidR="00B1172C" w:rsidRPr="00493404" w:rsidRDefault="00B1172C" w:rsidP="00DA329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£96.70</w:t>
      </w:r>
    </w:p>
    <w:p w14:paraId="393815DB" w14:textId="77777777" w:rsidR="00B1172C" w:rsidRPr="00493404" w:rsidRDefault="00B1172C" w:rsidP="009A3F3F">
      <w:pPr>
        <w:ind w:left="720"/>
        <w:rPr>
          <w:rFonts w:cs="Arial"/>
          <w:szCs w:val="22"/>
        </w:rPr>
      </w:pPr>
    </w:p>
    <w:p w14:paraId="37AB353F" w14:textId="77777777" w:rsidR="00B1172C" w:rsidRPr="00493404" w:rsidRDefault="00B1172C" w:rsidP="00453E72">
      <w:pPr>
        <w:rPr>
          <w:rFonts w:cs="Arial"/>
          <w:szCs w:val="22"/>
        </w:rPr>
      </w:pPr>
    </w:p>
    <w:p w14:paraId="3E267EB0" w14:textId="77777777" w:rsidR="00B1172C" w:rsidRPr="00493404" w:rsidRDefault="00B1172C" w:rsidP="00C51040">
      <w:pPr>
        <w:rPr>
          <w:szCs w:val="22"/>
        </w:rPr>
      </w:pPr>
      <w:r w:rsidRPr="00493404">
        <w:rPr>
          <w:rFonts w:cs="Arial"/>
          <w:color w:val="FF0000"/>
          <w:szCs w:val="22"/>
        </w:rPr>
        <w:tab/>
      </w:r>
    </w:p>
    <w:p w14:paraId="65D706BE" w14:textId="77777777" w:rsidR="00B1172C" w:rsidRPr="00493404" w:rsidRDefault="00B1172C" w:rsidP="00D71981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052A9AF1" w14:textId="77777777" w:rsidR="00B1172C" w:rsidRPr="00493404" w:rsidRDefault="00B1172C" w:rsidP="00474F67">
      <w:pPr>
        <w:rPr>
          <w:rFonts w:cs="Arial"/>
          <w:szCs w:val="22"/>
        </w:rPr>
      </w:pPr>
    </w:p>
    <w:p w14:paraId="4B412E45" w14:textId="14B36395" w:rsidR="006E1028" w:rsidRDefault="00B1172C" w:rsidP="00B1172C">
      <w:pPr>
        <w:pStyle w:val="Answer"/>
        <w:tabs>
          <w:tab w:val="left" w:pos="2400"/>
        </w:tabs>
      </w:pPr>
      <w:r>
        <w:tab/>
      </w:r>
    </w:p>
    <w:sectPr w:rsidR="006E1028" w:rsidSect="00605FE7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C0583" w14:textId="77777777" w:rsidR="00F923CA" w:rsidRDefault="00F923CA">
      <w:pPr>
        <w:spacing w:before="0" w:after="0"/>
      </w:pPr>
      <w:r>
        <w:separator/>
      </w:r>
    </w:p>
  </w:endnote>
  <w:endnote w:type="continuationSeparator" w:id="0">
    <w:p w14:paraId="4A2E8A47" w14:textId="77777777" w:rsidR="00F923CA" w:rsidRDefault="00F923C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D98E0" w14:textId="77777777" w:rsidR="00605FE7" w:rsidRPr="00F03E33" w:rsidRDefault="00605FE7" w:rsidP="00605FE7">
    <w:pPr>
      <w:pStyle w:val="Footer"/>
      <w:tabs>
        <w:tab w:val="clear" w:pos="9639"/>
        <w:tab w:val="clear" w:pos="11199"/>
        <w:tab w:val="left" w:pos="1644"/>
        <w:tab w:val="left" w:pos="2921"/>
        <w:tab w:val="left" w:pos="336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224EBC78" wp14:editId="41A0FB12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EFEA594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ab/>
    </w:r>
    <w:r>
      <w:tab/>
    </w:r>
    <w:r>
      <w:tab/>
    </w:r>
  </w:p>
  <w:p w14:paraId="1CE0EB6A" w14:textId="443C58F5" w:rsidR="00110217" w:rsidRPr="00605FE7" w:rsidRDefault="00110217" w:rsidP="00605F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DEDB6" w14:textId="77777777" w:rsidR="00F923CA" w:rsidRDefault="00F923CA">
      <w:pPr>
        <w:spacing w:before="0" w:after="0"/>
      </w:pPr>
      <w:r>
        <w:separator/>
      </w:r>
    </w:p>
  </w:footnote>
  <w:footnote w:type="continuationSeparator" w:id="0">
    <w:p w14:paraId="02DE8789" w14:textId="77777777" w:rsidR="00F923CA" w:rsidRDefault="00F923C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09AD5" w14:textId="77777777" w:rsidR="002F65BE" w:rsidRPr="009C6DF4" w:rsidRDefault="002F65BE" w:rsidP="002F65B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77D7753" wp14:editId="33578AD6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1BDC5" w14:textId="77777777" w:rsidR="002F65BE" w:rsidRPr="00631B61" w:rsidRDefault="002F65BE" w:rsidP="002F65B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4AF9EF87" w14:textId="77777777" w:rsidR="002F65BE" w:rsidRPr="00631B61" w:rsidRDefault="002F65BE" w:rsidP="002F65B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77D7753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FA1BDC5" w14:textId="77777777" w:rsidR="002F65BE" w:rsidRPr="00631B61" w:rsidRDefault="002F65BE" w:rsidP="002F65B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4AF9EF87" w14:textId="77777777" w:rsidR="002F65BE" w:rsidRPr="00631B61" w:rsidRDefault="002F65BE" w:rsidP="002F65B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2A60A264" w14:textId="77777777" w:rsidR="002F65BE" w:rsidRPr="008B4906" w:rsidRDefault="002F65BE" w:rsidP="002F65BE">
    <w:pPr>
      <w:pStyle w:val="Header"/>
    </w:pPr>
  </w:p>
  <w:p w14:paraId="584294F8" w14:textId="77777777" w:rsidR="002F65BE" w:rsidRPr="006C3952" w:rsidRDefault="002F65BE" w:rsidP="002F65BE">
    <w:pPr>
      <w:pStyle w:val="Header"/>
    </w:pPr>
  </w:p>
  <w:p w14:paraId="0D59C23E" w14:textId="77777777" w:rsidR="002F65BE" w:rsidRPr="007D05A5" w:rsidRDefault="002F65BE" w:rsidP="002F65BE">
    <w:pPr>
      <w:pStyle w:val="Header"/>
    </w:pPr>
  </w:p>
  <w:p w14:paraId="4ADF3A6C" w14:textId="77E7B899" w:rsidR="00110217" w:rsidRPr="002F65BE" w:rsidRDefault="00110217" w:rsidP="002F65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484F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F36BF4"/>
    <w:multiLevelType w:val="hybridMultilevel"/>
    <w:tmpl w:val="6C660B5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73205"/>
    <w:multiLevelType w:val="hybridMultilevel"/>
    <w:tmpl w:val="2F76492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56183F"/>
    <w:multiLevelType w:val="hybridMultilevel"/>
    <w:tmpl w:val="8B34D9A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0D750E"/>
    <w:multiLevelType w:val="hybridMultilevel"/>
    <w:tmpl w:val="D7125B7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322362">
    <w:abstractNumId w:val="5"/>
  </w:num>
  <w:num w:numId="2" w16cid:durableId="1194345636">
    <w:abstractNumId w:val="17"/>
  </w:num>
  <w:num w:numId="3" w16cid:durableId="1862622700">
    <w:abstractNumId w:val="25"/>
  </w:num>
  <w:num w:numId="4" w16cid:durableId="633411915">
    <w:abstractNumId w:val="19"/>
  </w:num>
  <w:num w:numId="5" w16cid:durableId="1187790928">
    <w:abstractNumId w:val="8"/>
  </w:num>
  <w:num w:numId="6" w16cid:durableId="835457835">
    <w:abstractNumId w:val="18"/>
  </w:num>
  <w:num w:numId="7" w16cid:durableId="1098677593">
    <w:abstractNumId w:val="8"/>
  </w:num>
  <w:num w:numId="8" w16cid:durableId="369766028">
    <w:abstractNumId w:val="2"/>
  </w:num>
  <w:num w:numId="9" w16cid:durableId="1036930374">
    <w:abstractNumId w:val="8"/>
    <w:lvlOverride w:ilvl="0">
      <w:startOverride w:val="1"/>
    </w:lvlOverride>
  </w:num>
  <w:num w:numId="10" w16cid:durableId="1952473517">
    <w:abstractNumId w:val="20"/>
  </w:num>
  <w:num w:numId="11" w16cid:durableId="703215926">
    <w:abstractNumId w:val="16"/>
  </w:num>
  <w:num w:numId="12" w16cid:durableId="779489825">
    <w:abstractNumId w:val="6"/>
  </w:num>
  <w:num w:numId="13" w16cid:durableId="694111636">
    <w:abstractNumId w:val="14"/>
  </w:num>
  <w:num w:numId="14" w16cid:durableId="1940718334">
    <w:abstractNumId w:val="21"/>
  </w:num>
  <w:num w:numId="15" w16cid:durableId="1086414153">
    <w:abstractNumId w:val="12"/>
  </w:num>
  <w:num w:numId="16" w16cid:durableId="1002707585">
    <w:abstractNumId w:val="7"/>
  </w:num>
  <w:num w:numId="17" w16cid:durableId="755592971">
    <w:abstractNumId w:val="27"/>
  </w:num>
  <w:num w:numId="18" w16cid:durableId="456795313">
    <w:abstractNumId w:val="28"/>
  </w:num>
  <w:num w:numId="19" w16cid:durableId="1097091099">
    <w:abstractNumId w:val="4"/>
  </w:num>
  <w:num w:numId="20" w16cid:durableId="204027983">
    <w:abstractNumId w:val="3"/>
  </w:num>
  <w:num w:numId="21" w16cid:durableId="1266186959">
    <w:abstractNumId w:val="10"/>
  </w:num>
  <w:num w:numId="22" w16cid:durableId="135226710">
    <w:abstractNumId w:val="10"/>
    <w:lvlOverride w:ilvl="0">
      <w:startOverride w:val="1"/>
    </w:lvlOverride>
  </w:num>
  <w:num w:numId="23" w16cid:durableId="1900050437">
    <w:abstractNumId w:val="26"/>
  </w:num>
  <w:num w:numId="24" w16cid:durableId="1869681581">
    <w:abstractNumId w:val="10"/>
    <w:lvlOverride w:ilvl="0">
      <w:startOverride w:val="1"/>
    </w:lvlOverride>
  </w:num>
  <w:num w:numId="25" w16cid:durableId="566847107">
    <w:abstractNumId w:val="10"/>
    <w:lvlOverride w:ilvl="0">
      <w:startOverride w:val="1"/>
    </w:lvlOverride>
  </w:num>
  <w:num w:numId="26" w16cid:durableId="1349479021">
    <w:abstractNumId w:val="11"/>
  </w:num>
  <w:num w:numId="27" w16cid:durableId="804083656">
    <w:abstractNumId w:val="23"/>
  </w:num>
  <w:num w:numId="28" w16cid:durableId="1254120704">
    <w:abstractNumId w:val="10"/>
    <w:lvlOverride w:ilvl="0">
      <w:startOverride w:val="1"/>
    </w:lvlOverride>
  </w:num>
  <w:num w:numId="29" w16cid:durableId="917057709">
    <w:abstractNumId w:val="24"/>
  </w:num>
  <w:num w:numId="30" w16cid:durableId="530461886">
    <w:abstractNumId w:val="10"/>
  </w:num>
  <w:num w:numId="31" w16cid:durableId="456531668">
    <w:abstractNumId w:val="10"/>
    <w:lvlOverride w:ilvl="0">
      <w:startOverride w:val="1"/>
    </w:lvlOverride>
  </w:num>
  <w:num w:numId="32" w16cid:durableId="215507243">
    <w:abstractNumId w:val="10"/>
    <w:lvlOverride w:ilvl="0">
      <w:startOverride w:val="1"/>
    </w:lvlOverride>
  </w:num>
  <w:num w:numId="33" w16cid:durableId="870218466">
    <w:abstractNumId w:val="0"/>
  </w:num>
  <w:num w:numId="34" w16cid:durableId="94600917">
    <w:abstractNumId w:val="13"/>
  </w:num>
  <w:num w:numId="35" w16cid:durableId="1370715269">
    <w:abstractNumId w:val="15"/>
  </w:num>
  <w:num w:numId="36" w16cid:durableId="1062673163">
    <w:abstractNumId w:val="22"/>
  </w:num>
  <w:num w:numId="37" w16cid:durableId="662120244">
    <w:abstractNumId w:val="1"/>
  </w:num>
  <w:num w:numId="38" w16cid:durableId="5900880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72C"/>
    <w:rsid w:val="00002DC1"/>
    <w:rsid w:val="000033BD"/>
    <w:rsid w:val="0007243A"/>
    <w:rsid w:val="00074162"/>
    <w:rsid w:val="00082C62"/>
    <w:rsid w:val="000B231F"/>
    <w:rsid w:val="000C1804"/>
    <w:rsid w:val="000D0A7E"/>
    <w:rsid w:val="000E194B"/>
    <w:rsid w:val="00110217"/>
    <w:rsid w:val="00152AC3"/>
    <w:rsid w:val="00156AF3"/>
    <w:rsid w:val="0019491D"/>
    <w:rsid w:val="001A671F"/>
    <w:rsid w:val="001F74AD"/>
    <w:rsid w:val="002724E0"/>
    <w:rsid w:val="002D07A8"/>
    <w:rsid w:val="002F65BE"/>
    <w:rsid w:val="003405EA"/>
    <w:rsid w:val="003916EC"/>
    <w:rsid w:val="003F7F14"/>
    <w:rsid w:val="00404B31"/>
    <w:rsid w:val="00474F67"/>
    <w:rsid w:val="0048500D"/>
    <w:rsid w:val="00493404"/>
    <w:rsid w:val="00524E1B"/>
    <w:rsid w:val="005549C1"/>
    <w:rsid w:val="00605FE7"/>
    <w:rsid w:val="006124C0"/>
    <w:rsid w:val="006135C0"/>
    <w:rsid w:val="006473EA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3887"/>
    <w:rsid w:val="00797FA7"/>
    <w:rsid w:val="007D1F24"/>
    <w:rsid w:val="007E21E0"/>
    <w:rsid w:val="008C1F1C"/>
    <w:rsid w:val="008D47A6"/>
    <w:rsid w:val="009975A0"/>
    <w:rsid w:val="009C5C6E"/>
    <w:rsid w:val="00A2454C"/>
    <w:rsid w:val="00AE245C"/>
    <w:rsid w:val="00B054EC"/>
    <w:rsid w:val="00B1172C"/>
    <w:rsid w:val="00B634AC"/>
    <w:rsid w:val="00BE2C21"/>
    <w:rsid w:val="00C01D20"/>
    <w:rsid w:val="00C06474"/>
    <w:rsid w:val="00C202BF"/>
    <w:rsid w:val="00C6465E"/>
    <w:rsid w:val="00C858D7"/>
    <w:rsid w:val="00C92F19"/>
    <w:rsid w:val="00CC3B85"/>
    <w:rsid w:val="00D073BC"/>
    <w:rsid w:val="00D51C40"/>
    <w:rsid w:val="00D56B82"/>
    <w:rsid w:val="00DA2485"/>
    <w:rsid w:val="00DA3293"/>
    <w:rsid w:val="00DE29A8"/>
    <w:rsid w:val="00F03E33"/>
    <w:rsid w:val="00F15749"/>
    <w:rsid w:val="00F42A36"/>
    <w:rsid w:val="00F82617"/>
    <w:rsid w:val="00F923CA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3F7E29"/>
  <w15:docId w15:val="{9D17AAB6-62E9-4CDB-83E4-2725842ED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1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B6B374-2720-48E8-823F-475AD06BDB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CA867-BDBB-469D-988B-0395EFFC4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99DC46-6310-4D36-A836-27FA99F88105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4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8</cp:revision>
  <cp:lastPrinted>2013-05-15T12:05:00Z</cp:lastPrinted>
  <dcterms:created xsi:type="dcterms:W3CDTF">2021-09-21T14:27:00Z</dcterms:created>
  <dcterms:modified xsi:type="dcterms:W3CDTF">2025-06-20T12:04:00Z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2025-05-30T12:04:11Z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0dea3bde-2017-4096-92ec-559967736500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